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00A" w:rsidRDefault="0027300A" w:rsidP="00273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BROWNE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27300A" w:rsidRDefault="0027300A" w:rsidP="00273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300A" w:rsidRDefault="0027300A" w:rsidP="00273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300A" w:rsidRDefault="0027300A" w:rsidP="00273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of Gloucester into the</w:t>
      </w:r>
    </w:p>
    <w:p w:rsidR="0027300A" w:rsidRDefault="0027300A" w:rsidP="00273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Waryn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Gloucestershire and the adjacent</w:t>
      </w:r>
    </w:p>
    <w:p w:rsidR="0027300A" w:rsidRDefault="0027300A" w:rsidP="00273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27300A" w:rsidRDefault="0027300A" w:rsidP="00273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21-267)</w:t>
      </w:r>
    </w:p>
    <w:p w:rsidR="0027300A" w:rsidRDefault="0027300A" w:rsidP="00273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300A" w:rsidRDefault="0027300A" w:rsidP="00273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300A" w:rsidRPr="00501F99" w:rsidRDefault="0027300A" w:rsidP="00273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2016</w:t>
      </w:r>
    </w:p>
    <w:p w:rsidR="00DD5B8A" w:rsidRPr="0027300A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2730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00A" w:rsidRDefault="0027300A" w:rsidP="00564E3C">
      <w:pPr>
        <w:spacing w:after="0" w:line="240" w:lineRule="auto"/>
      </w:pPr>
      <w:r>
        <w:separator/>
      </w:r>
    </w:p>
  </w:endnote>
  <w:endnote w:type="continuationSeparator" w:id="0">
    <w:p w:rsidR="0027300A" w:rsidRDefault="0027300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7300A">
      <w:rPr>
        <w:rFonts w:ascii="Times New Roman" w:hAnsi="Times New Roman" w:cs="Times New Roman"/>
        <w:noProof/>
        <w:sz w:val="24"/>
        <w:szCs w:val="24"/>
      </w:rPr>
      <w:t>21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00A" w:rsidRDefault="0027300A" w:rsidP="00564E3C">
      <w:pPr>
        <w:spacing w:after="0" w:line="240" w:lineRule="auto"/>
      </w:pPr>
      <w:r>
        <w:separator/>
      </w:r>
    </w:p>
  </w:footnote>
  <w:footnote w:type="continuationSeparator" w:id="0">
    <w:p w:rsidR="0027300A" w:rsidRDefault="0027300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0A"/>
    <w:rsid w:val="0027300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37A32"/>
  <w15:chartTrackingRefBased/>
  <w15:docId w15:val="{CF969CFE-0CCD-49E0-857B-755C774C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2016-02-21T21:00:00Z</dcterms:created>
  <dcterms:modified xsi:type="dcterms:W3CDTF">2016-02-21T21:00:00Z</dcterms:modified>
</cp:coreProperties>
</file>